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951EC3" w:rsidRDefault="00744310" w:rsidP="0007420C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B06FAF" w:rsidRPr="00B06FAF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B06FAF" w:rsidRPr="00B06FAF">
        <w:rPr>
          <w:rFonts w:eastAsia="Arial"/>
          <w:b/>
          <w:kern w:val="3"/>
          <w:sz w:val="24"/>
          <w:szCs w:val="24"/>
          <w:lang w:eastAsia="zh-CN"/>
        </w:rPr>
        <w:t>.Б</w:t>
      </w:r>
      <w:proofErr w:type="gramEnd"/>
      <w:r w:rsidR="00B06FAF" w:rsidRPr="00B06FAF">
        <w:rPr>
          <w:rFonts w:eastAsia="Arial"/>
          <w:b/>
          <w:kern w:val="3"/>
          <w:sz w:val="24"/>
          <w:szCs w:val="24"/>
          <w:lang w:eastAsia="zh-CN"/>
        </w:rPr>
        <w:t>олгар</w:t>
      </w:r>
      <w:proofErr w:type="spellEnd"/>
      <w:r w:rsidR="00B06FAF" w:rsidRPr="00B06FAF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B06FAF" w:rsidRPr="00B06FAF">
        <w:rPr>
          <w:rFonts w:eastAsia="Arial"/>
          <w:b/>
          <w:kern w:val="3"/>
          <w:sz w:val="24"/>
          <w:szCs w:val="24"/>
          <w:lang w:eastAsia="zh-CN"/>
        </w:rPr>
        <w:t>ул.Пионерская</w:t>
      </w:r>
      <w:proofErr w:type="spellEnd"/>
      <w:r w:rsidR="00B06FAF" w:rsidRPr="00B06FAF">
        <w:rPr>
          <w:rFonts w:eastAsia="Arial"/>
          <w:b/>
          <w:kern w:val="3"/>
          <w:sz w:val="24"/>
          <w:szCs w:val="24"/>
          <w:lang w:eastAsia="zh-CN"/>
        </w:rPr>
        <w:t>, д.9</w:t>
      </w:r>
    </w:p>
    <w:p w:rsidR="0007420C" w:rsidRDefault="0007420C" w:rsidP="0007420C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A80170" w:rsidRDefault="0010435B" w:rsidP="0007420C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gramStart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F75790" w:rsidRPr="00F7579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числе: </w:t>
      </w:r>
      <w:r w:rsidR="00B06FAF" w:rsidRPr="00B06FAF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07420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06FAF" w:rsidRPr="00B06FAF">
        <w:rPr>
          <w:b/>
          <w:color w:val="000000"/>
          <w:kern w:val="3"/>
          <w:sz w:val="24"/>
          <w:szCs w:val="24"/>
          <w:lang w:eastAsia="zh-CN" w:bidi="hi-IN"/>
        </w:rPr>
        <w:t>1 456 778,66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A44DE" w:rsidRPr="004A44DE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5198E" w:rsidRPr="0055198E">
        <w:rPr>
          <w:b/>
          <w:bCs/>
          <w:color w:val="000000"/>
          <w:kern w:val="3"/>
          <w:sz w:val="24"/>
          <w:szCs w:val="24"/>
          <w:lang w:eastAsia="zh-CN" w:bidi="hi-IN"/>
        </w:rPr>
        <w:t>70 274,33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5198E" w:rsidRPr="0055198E">
        <w:rPr>
          <w:b/>
          <w:bCs/>
          <w:color w:val="000000"/>
          <w:kern w:val="3"/>
          <w:sz w:val="24"/>
          <w:szCs w:val="24"/>
          <w:lang w:eastAsia="zh-CN" w:bidi="hi-IN"/>
        </w:rPr>
        <w:t>15 424,78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  <w:proofErr w:type="gramEnd"/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7420C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0025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198E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672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51EC3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170"/>
    <w:rsid w:val="00A8076F"/>
    <w:rsid w:val="00AA401F"/>
    <w:rsid w:val="00AC65E4"/>
    <w:rsid w:val="00AE5A99"/>
    <w:rsid w:val="00B05C0D"/>
    <w:rsid w:val="00B06FAF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5790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61635-0518-4353-A085-58D231541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2024-06-19T10:52:00Z</dcterms:created>
  <dcterms:modified xsi:type="dcterms:W3CDTF">2024-07-01T11:55:00Z</dcterms:modified>
</cp:coreProperties>
</file>